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412A8" w:rsidTr="005412A8" w14:paraId="0C35189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2A8" w:rsidRDefault="005412A8" w14:paraId="4852896A" w14:textId="07252AC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2A8" w:rsidRDefault="005412A8" w14:paraId="216E7B8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412A8" w:rsidRDefault="005412A8" w14:paraId="2684CF1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412A8" w:rsidRDefault="005412A8" w14:paraId="50098D4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412A8" w:rsidRDefault="005412A8" w14:paraId="197DDA8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412A8" w:rsidP="005412A8" w:rsidRDefault="005412A8" w14:paraId="6BFCADB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412A8" w:rsidP="005412A8" w:rsidRDefault="005412A8" w14:paraId="57A06DE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412A8" w:rsidP="005412A8" w:rsidRDefault="005412A8" w14:paraId="40A490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St-2531/2019</w:t>
      </w:r>
    </w:p>
    <w:p w:rsidR="005412A8" w:rsidP="005412A8" w:rsidRDefault="005412A8" w14:paraId="0453110A" w14:textId="77777777">
      <w:pPr>
        <w:tabs>
          <w:tab w:val="left" w:pos="709"/>
        </w:tabs>
      </w:pPr>
      <w:r>
        <w:t xml:space="preserve"> </w:t>
      </w:r>
    </w:p>
    <w:p w:rsidR="005412A8" w:rsidP="005412A8" w:rsidRDefault="005412A8" w14:paraId="01C171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412A8" w:rsidP="005412A8" w:rsidRDefault="005412A8" w14:paraId="753D051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412A8" w:rsidP="005412A8" w:rsidRDefault="005412A8" w14:paraId="40F820D7" w14:textId="77777777">
      <w:pPr>
        <w:tabs>
          <w:tab w:val="left" w:pos="709"/>
        </w:tabs>
      </w:pPr>
    </w:p>
    <w:p w:rsidR="005412A8" w:rsidP="005412A8" w:rsidRDefault="005412A8" w14:paraId="0A10A36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412A8" w:rsidP="005412A8" w:rsidRDefault="005412A8" w14:paraId="3B59BBA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412A8" w:rsidP="005412A8" w:rsidRDefault="005412A8" w14:paraId="7C81AF17" w14:textId="77777777">
      <w:pPr>
        <w:tabs>
          <w:tab w:val="left" w:pos="709"/>
        </w:tabs>
      </w:pPr>
    </w:p>
    <w:p w:rsidR="005412A8" w:rsidP="005412A8" w:rsidRDefault="005412A8" w14:paraId="1626FDF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412A8" w:rsidP="005412A8" w:rsidRDefault="005412A8" w14:paraId="70EABDA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412A8" w:rsidP="005412A8" w:rsidRDefault="005412A8" w14:paraId="787BB63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412A8" w:rsidP="005412A8" w:rsidRDefault="005412A8" w14:paraId="3D096AE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412A8" w:rsidP="005412A8" w:rsidRDefault="005412A8" w14:paraId="2D576940" w14:textId="77777777">
      <w:pPr>
        <w:tabs>
          <w:tab w:val="left" w:pos="709"/>
        </w:tabs>
      </w:pPr>
    </w:p>
    <w:p w:rsidR="005412A8" w:rsidP="005412A8" w:rsidRDefault="005412A8" w14:paraId="0D6D98B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412A8" w:rsidP="005412A8" w:rsidRDefault="005412A8" w14:paraId="40885D80" w14:textId="77777777">
      <w:pPr>
        <w:tabs>
          <w:tab w:val="left" w:pos="709"/>
        </w:tabs>
        <w:jc w:val="both"/>
      </w:pPr>
    </w:p>
    <w:p w:rsidR="005412A8" w:rsidP="005412A8" w:rsidRDefault="005412A8" w14:paraId="4A77DA1B" w14:textId="77777777">
      <w:pPr>
        <w:tabs>
          <w:tab w:val="left" w:pos="709"/>
        </w:tabs>
      </w:pPr>
      <w:r>
        <w:t xml:space="preserve"> </w:t>
      </w:r>
      <w:r>
        <w:tab/>
        <w:t>17. St-2531/2019</w:t>
      </w:r>
    </w:p>
    <w:p w:rsidR="005412A8" w:rsidP="005412A8" w:rsidRDefault="005412A8" w14:paraId="72F71925" w14:textId="77777777">
      <w:pPr>
        <w:tabs>
          <w:tab w:val="left" w:pos="709"/>
        </w:tabs>
      </w:pPr>
    </w:p>
    <w:p w:rsidR="005412A8" w:rsidP="005412A8" w:rsidRDefault="005412A8" w14:paraId="0C8C8A6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412A8" w:rsidP="005412A8" w:rsidRDefault="005412A8" w14:paraId="06A5F20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412A8" w:rsidP="005412A8" w:rsidRDefault="005412A8" w14:paraId="2742A5E6" w14:textId="77777777">
      <w:pPr>
        <w:tabs>
          <w:tab w:val="left" w:pos="709"/>
        </w:tabs>
        <w:jc w:val="both"/>
      </w:pPr>
      <w:r>
        <w:tab/>
        <w:t>OIB: 85821130368</w:t>
      </w:r>
    </w:p>
    <w:p w:rsidR="005412A8" w:rsidP="005412A8" w:rsidRDefault="005412A8" w14:paraId="42E33A9A" w14:textId="77777777">
      <w:pPr>
        <w:tabs>
          <w:tab w:val="left" w:pos="709"/>
        </w:tabs>
        <w:jc w:val="both"/>
      </w:pPr>
    </w:p>
    <w:p w:rsidR="005412A8" w:rsidP="005412A8" w:rsidRDefault="005412A8" w14:paraId="224BFBD1" w14:textId="77777777">
      <w:pPr>
        <w:tabs>
          <w:tab w:val="left" w:pos="709"/>
        </w:tabs>
        <w:jc w:val="both"/>
      </w:pPr>
      <w:r>
        <w:t xml:space="preserve">protiv </w:t>
      </w:r>
    </w:p>
    <w:p w:rsidR="005412A8" w:rsidP="005412A8" w:rsidRDefault="005412A8" w14:paraId="58083A8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412A8" w:rsidP="005412A8" w:rsidRDefault="005412A8" w14:paraId="4EBADA7C" w14:textId="77777777">
      <w:pPr>
        <w:tabs>
          <w:tab w:val="left" w:pos="709"/>
        </w:tabs>
        <w:ind w:left="708"/>
        <w:jc w:val="both"/>
      </w:pPr>
      <w:r>
        <w:tab/>
        <w:t xml:space="preserve">HARNAL trade j.d.o.o. za trgovinu i usluge, Zagreb, Trpanjska 47, </w:t>
      </w:r>
    </w:p>
    <w:p w:rsidR="005412A8" w:rsidP="005412A8" w:rsidRDefault="005412A8" w14:paraId="715CA7C7" w14:textId="77777777">
      <w:pPr>
        <w:tabs>
          <w:tab w:val="left" w:pos="709"/>
        </w:tabs>
        <w:ind w:left="708"/>
        <w:jc w:val="both"/>
      </w:pPr>
      <w:r>
        <w:t>OIB: 57234445868</w:t>
      </w:r>
    </w:p>
    <w:p w:rsidR="005412A8" w:rsidP="005412A8" w:rsidRDefault="005412A8" w14:paraId="0A9D6A3E" w14:textId="77777777">
      <w:pPr>
        <w:tabs>
          <w:tab w:val="left" w:pos="709"/>
        </w:tabs>
        <w:ind w:left="708"/>
        <w:jc w:val="both"/>
      </w:pPr>
    </w:p>
    <w:p w:rsidR="005412A8" w:rsidP="005412A8" w:rsidRDefault="005412A8" w14:paraId="5401840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412A8" w:rsidP="005412A8" w:rsidRDefault="005412A8" w14:paraId="59338AB0" w14:textId="77777777">
      <w:pPr>
        <w:tabs>
          <w:tab w:val="left" w:pos="709"/>
        </w:tabs>
        <w:jc w:val="both"/>
      </w:pPr>
    </w:p>
    <w:p w:rsidR="005412A8" w:rsidP="005412A8" w:rsidRDefault="005412A8" w14:paraId="295C62F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412A8" w:rsidP="005412A8" w:rsidRDefault="005412A8" w14:paraId="584DA68C" w14:textId="77777777">
      <w:pPr>
        <w:tabs>
          <w:tab w:val="left" w:pos="709"/>
        </w:tabs>
      </w:pPr>
    </w:p>
    <w:p w:rsidR="005412A8" w:rsidP="005412A8" w:rsidRDefault="005412A8" w14:paraId="35FB3CA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412A8" w:rsidP="005412A8" w:rsidRDefault="005412A8" w14:paraId="025191F5" w14:textId="77777777">
      <w:pPr>
        <w:tabs>
          <w:tab w:val="left" w:pos="709"/>
        </w:tabs>
      </w:pPr>
    </w:p>
    <w:p w:rsidR="005412A8" w:rsidP="005412A8" w:rsidRDefault="005412A8" w14:paraId="0E5910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412A8" w:rsidP="005412A8" w:rsidRDefault="005412A8" w14:paraId="09DE274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412A8" w:rsidP="005412A8" w:rsidRDefault="005412A8" w14:paraId="2A94D483" w14:textId="77777777">
      <w:pPr>
        <w:tabs>
          <w:tab w:val="left" w:pos="709"/>
        </w:tabs>
      </w:pPr>
    </w:p>
    <w:p w:rsidR="005412A8" w:rsidP="005412A8" w:rsidRDefault="005412A8" w14:paraId="2AA96EA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1142DE4" w14:textId="01142DE4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12A8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412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12A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12A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12A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12A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412A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412A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412A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4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A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A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A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A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412A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2A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25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St-2531/2019</izvorni_sadrzaj>
    <derivirana_varijabla naziv="DomainObject.Predmet.OznakaBroj_1">St-2531/2019</derivirana_varijabla>
  </DomainObject.Predmet.OznakaBroj>
  <DomainObject.Predmet.OznakaBrojOptuznogAkta>
    <izvorni_sadrzaj>04-06-19-4438</izvorni_sadrzaj>
    <derivirana_varijabla naziv="DomainObject.Predmet.OznakaBrojOptuznogAkta_1">04-06-19-4438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HARNAL trade j.d.o.o. za trgovinu i usluge</izvorni_sadrzaj>
    <derivirana_varijabla naziv="DomainObject.Predmet.ProtustrankaFormated_1">  HARNAL trade j.d.o.o. za trgovinu i usluge</derivirana_varijabla>
  </DomainObject.Predmet.ProtustrankaFormated>
  <DomainObject.Predmet.ProtustrankaFormatedOIB>
    <izvorni_sadrzaj>  HARNAL trade j.d.o.o. za trgovinu i usluge, OIB 57234445868</izvorni_sadrzaj>
    <derivirana_varijabla naziv="DomainObject.Predmet.ProtustrankaFormatedOIB_1">  HARNAL trade j.d.o.o. za trgovinu i usluge, OIB 57234445868</derivirana_varijabla>
  </DomainObject.Predmet.ProtustrankaFormatedOIB>
  <DomainObject.Predmet.ProtustrankaFormatedWithAdress>
    <izvorni_sadrzaj> HARNAL trade j.d.o.o. za trgovinu i usluge, Trpanjska 47, 10000 Zagreb</izvorni_sadrzaj>
    <derivirana_varijabla naziv="DomainObject.Predmet.ProtustrankaFormatedWithAdress_1"> HARNAL trade j.d.o.o. za trgovinu i usluge, Trpanjska 47, 10000 Zagreb</derivirana_varijabla>
  </DomainObject.Predmet.ProtustrankaFormatedWithAdress>
  <DomainObject.Predmet.ProtustrankaFormatedWithAdressOIB>
    <izvorni_sadrzaj> HARNAL trade j.d.o.o. za trgovinu i usluge, OIB 57234445868, Trpanjska 47, 10000 Zagreb</izvorni_sadrzaj>
    <derivirana_varijabla naziv="DomainObject.Predmet.ProtustrankaFormatedWithAdressOIB_1"> HARNAL trade j.d.o.o. za trgovinu i usluge, OIB 57234445868, Trpanjska 47, 10000 Zagreb</derivirana_varijabla>
  </DomainObject.Predmet.ProtustrankaFormatedWithAdressOIB>
  <DomainObject.Predmet.ProtustrankaWithAdress>
    <izvorni_sadrzaj>HARNAL trade j.d.o.o. za trgovinu i usluge Trpanjska 47, 10000 Zagreb</izvorni_sadrzaj>
    <derivirana_varijabla naziv="DomainObject.Predmet.ProtustrankaWithAdress_1">HARNAL trade j.d.o.o. za trgovinu i usluge Trpanjska 47, 10000 Zagreb</derivirana_varijabla>
  </DomainObject.Predmet.ProtustrankaWithAdress>
  <DomainObject.Predmet.ProtustrankaWithAdressOIB>
    <izvorni_sadrzaj>HARNAL trade j.d.o.o. za trgovinu i usluge, OIB 57234445868, Trpanjska 47, 10000 Zagreb</izvorni_sadrzaj>
    <derivirana_varijabla naziv="DomainObject.Predmet.ProtustrankaWithAdressOIB_1">HARNAL trade j.d.o.o. za trgovinu i usluge, OIB 57234445868, Trpanjska 47, 10000 Zagreb</derivirana_varijabla>
  </DomainObject.Predmet.ProtustrankaWithAdressOIB>
  <DomainObject.Predmet.ProtustrankaNazivFormated>
    <izvorni_sadrzaj>HARNAL trade j.d.o.o. za trgovinu i usluge</izvorni_sadrzaj>
    <derivirana_varijabla naziv="DomainObject.Predmet.ProtustrankaNazivFormated_1">HARNAL trade j.d.o.o. za trgovinu i usluge</derivirana_varijabla>
  </DomainObject.Predmet.ProtustrankaNazivFormated>
  <DomainObject.Predmet.ProtustrankaNazivFormatedOIB>
    <izvorni_sadrzaj>HARNAL trade j.d.o.o. za trgovinu i usluge, OIB 57234445868</izvorni_sadrzaj>
    <derivirana_varijabla naziv="DomainObject.Predmet.ProtustrankaNazivFormatedOIB_1">HARNAL trade j.d.o.o. za trgovinu i usluge, OIB 57234445868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HARNAL trade j.d.o.o. za trgovinu i usluge</item>
    </izvorni_sadrzaj>
    <derivirana_varijabla naziv="DomainObject.Predmet.ProtuStrankaListFormated_1">
      <item>HARNAL trade j.d.o.o. za trgovinu i usluge</item>
    </derivirana_varijabla>
  </DomainObject.Predmet.ProtuStrankaListFormated>
  <DomainObject.Predmet.ProtuStrankaListFormatedOIB>
    <izvorni_sadrzaj>
      <item>HARNAL trade j.d.o.o. za trgovinu i usluge, OIB 57234445868</item>
    </izvorni_sadrzaj>
    <derivirana_varijabla naziv="DomainObject.Predmet.ProtuStrankaListFormatedOIB_1">
      <item>HARNAL trade j.d.o.o. za trgovinu i usluge, OIB 57234445868</item>
    </derivirana_varijabla>
  </DomainObject.Predmet.ProtuStrankaListFormatedOIB>
  <DomainObject.Predmet.ProtuStrankaListFormatedWithAdress>
    <izvorni_sadrzaj>
      <item>HARNAL trade j.d.o.o. za trgovinu i usluge, Trpanjska 47, 10000 Zagreb</item>
    </izvorni_sadrzaj>
    <derivirana_varijabla naziv="DomainObject.Predmet.ProtuStrankaListFormatedWithAdress_1">
      <item>HARNAL trade j.d.o.o. za trgovinu i usluge, Trpanjska 47, 10000 Zagreb</item>
    </derivirana_varijabla>
  </DomainObject.Predmet.ProtuStrankaListFormatedWithAdress>
  <DomainObject.Predmet.ProtuStrankaListFormatedWithAdressOIB>
    <izvorni_sadrzaj>
      <item>HARNAL trade j.d.o.o. za trgovinu i usluge, OIB 57234445868, Trpanjska 47, 10000 Zagreb</item>
    </izvorni_sadrzaj>
    <derivirana_varijabla naziv="DomainObject.Predmet.ProtuStrankaListFormatedWithAdressOIB_1">
      <item>HARNAL trade j.d.o.o. za trgovinu i usluge, OIB 57234445868, Trpanjska 47, 10000 Zagreb</item>
    </derivirana_varijabla>
  </DomainObject.Predmet.ProtuStrankaListFormatedWithAdressOIB>
  <DomainObject.Predmet.ProtuStrankaListNazivFormated>
    <izvorni_sadrzaj>
      <item>HARNAL trade j.d.o.o. za trgovinu i usluge</item>
    </izvorni_sadrzaj>
    <derivirana_varijabla naziv="DomainObject.Predmet.ProtuStrankaListNazivFormated_1">
      <item>HARNAL trade j.d.o.o. za trgovinu i usluge</item>
    </derivirana_varijabla>
  </DomainObject.Predmet.ProtuStrankaListNazivFormated>
  <DomainObject.Predmet.ProtuStrankaListNazivFormatedOIB>
    <izvorni_sadrzaj>
      <item>HARNAL trade j.d.o.o. za trgovinu i usluge, OIB 57234445868</item>
    </izvorni_sadrzaj>
    <derivirana_varijabla naziv="DomainObject.Predmet.ProtuStrankaListNazivFormatedOIB_1">
      <item>HARNAL trade j.d.o.o. za trgovinu i usluge, OIB 57234445868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HARNAL trade j.d.o.o. za trgovinu i usluge</izvorni_sadrzaj>
    <derivirana_varijabla naziv="DomainObject.Predmet.ProtustrankaIDrugi_1">HARNAL trade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HARNAL trade j.d.o.o. za trgovinu i usluge, OIB 57234445868, Trpanjska 47, 10000 Zagreb</izvorni_sadrzaj>
    <derivirana_varijabla naziv="DomainObject.Predmet.ProtustrankaIDrugiAdressOIB_1">HARNAL trade j.d.o.o. za trgovinu i usluge, OIB 57234445868,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HARNAL trade j.d.o.o. za trgovinu i usluge</item>
      <item>Financijska agencija</item>
    </izvorni_sadrzaj>
    <derivirana_varijabla naziv="DomainObject.Predmet.SudioniciListNaziv_1">
      <item>HARNAL trade j.d.o.o. za trgovinu i usluge</item>
      <item>Financijska agencija</item>
    </derivirana_varijabla>
  </DomainObject.Predmet.SudioniciListNaziv>
  <DomainObject.Predmet.SudioniciListAdressOIB>
    <izvorni_sadrzaj>
      <item>HARNAL trade j.d.o.o. za trgovinu i usluge, OIB 57234445868, Trpanjska 47,10000 Zagreb</item>
      <item>Financijska agencija, OIB 85821130368, TRG SVIBANJSKIH ŽRTAVA 1995. 1,10000 Zagreb</item>
    </izvorni_sadrzaj>
    <derivirana_varijabla naziv="DomainObject.Predmet.SudioniciListAdressOIB_1">
      <item>HARNAL trade j.d.o.o. za trgovinu i usluge, OIB 57234445868, Trpanjska 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57234445868</item>
      <item>, OIB 85821130368</item>
    </izvorni_sadrzaj>
    <derivirana_varijabla naziv="DomainObject.Predmet.SudioniciListNazivOIB_1">
      <item>, OIB 57234445868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836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